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DAFFAC" w14:textId="77777777" w:rsidR="00727656" w:rsidRDefault="00727656" w:rsidP="0072765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Henry MIRIFELD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  (fl.1409)</w:t>
      </w:r>
    </w:p>
    <w:p w14:paraId="0B8F4161" w14:textId="77777777" w:rsidR="00727656" w:rsidRDefault="00727656" w:rsidP="0072765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of Calais.</w:t>
      </w:r>
    </w:p>
    <w:p w14:paraId="11CBDC31" w14:textId="77777777" w:rsidR="00727656" w:rsidRDefault="00727656" w:rsidP="0072765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4CAEEE2" w14:textId="77777777" w:rsidR="00727656" w:rsidRDefault="00727656" w:rsidP="0072765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DB58EE3" w14:textId="77777777" w:rsidR="00F36DE5" w:rsidRDefault="00F36DE5" w:rsidP="00F36DE5">
      <w:pPr>
        <w:pStyle w:val="NoSpacing"/>
        <w:ind w:left="1440" w:hanging="1440"/>
        <w:rPr>
          <w:rFonts w:cs="Times New Roman"/>
          <w:szCs w:val="24"/>
        </w:rPr>
      </w:pPr>
      <w:r>
        <w:rPr>
          <w:rFonts w:cs="Times New Roman"/>
          <w:color w:val="282B30"/>
          <w:szCs w:val="24"/>
          <w:shd w:val="clear" w:color="auto" w:fill="FFFFFF"/>
        </w:rPr>
        <w:t>10 Feb.1407</w:t>
      </w: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szCs w:val="24"/>
        </w:rPr>
        <w:t>He was granted letters of protection as he was going to serve in Calais</w:t>
      </w:r>
    </w:p>
    <w:p w14:paraId="69378CBA" w14:textId="77777777" w:rsidR="00F36DE5" w:rsidRDefault="00F36DE5" w:rsidP="00F36DE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under the command of John Beaufort, Earl of Somerset(q.v.).</w:t>
      </w:r>
    </w:p>
    <w:p w14:paraId="131EBBED" w14:textId="77777777" w:rsidR="00F36DE5" w:rsidRDefault="00F36DE5" w:rsidP="00F36DE5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 xml:space="preserve">ref. </w:t>
      </w:r>
      <w:r w:rsidRPr="006159FE">
        <w:rPr>
          <w:rFonts w:cs="Times New Roman"/>
          <w:color w:val="282B30"/>
          <w:szCs w:val="24"/>
          <w:shd w:val="clear" w:color="auto" w:fill="FFFFFF"/>
        </w:rPr>
        <w:t>TNA</w:t>
      </w:r>
      <w:r>
        <w:rPr>
          <w:rFonts w:cs="Times New Roman"/>
          <w:color w:val="282B30"/>
          <w:szCs w:val="24"/>
          <w:shd w:val="clear" w:color="auto" w:fill="FFFFFF"/>
        </w:rPr>
        <w:t>, C76/90, m16,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03910691" w14:textId="12F9F416" w:rsidR="00F36DE5" w:rsidRDefault="00F36DE5" w:rsidP="00F36DE5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 January 2023)</w:t>
      </w:r>
    </w:p>
    <w:p w14:paraId="083B3EF4" w14:textId="77777777" w:rsidR="00727656" w:rsidRDefault="00727656" w:rsidP="00727656">
      <w:pPr>
        <w:pStyle w:val="NoSpacing"/>
        <w:rPr>
          <w:rFonts w:cs="Times New Roman"/>
          <w:szCs w:val="24"/>
        </w:rPr>
      </w:pPr>
      <w:r>
        <w:rPr>
          <w:rFonts w:cs="Times New Roman"/>
          <w:color w:val="282B30"/>
          <w:szCs w:val="24"/>
          <w:shd w:val="clear" w:color="auto" w:fill="FFFFFF"/>
        </w:rPr>
        <w:t>10 Jan.1409</w:t>
      </w: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szCs w:val="24"/>
        </w:rPr>
        <w:t>He was granted letters of protection prior to going to serve in Calais under</w:t>
      </w:r>
    </w:p>
    <w:p w14:paraId="63EACADD" w14:textId="77777777" w:rsidR="00727656" w:rsidRDefault="00727656" w:rsidP="0072765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John Beaufort, Earl of Somerset(q.v.).</w:t>
      </w:r>
    </w:p>
    <w:p w14:paraId="41757147" w14:textId="77777777" w:rsidR="00727656" w:rsidRDefault="00727656" w:rsidP="00727656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>ref. T.N.A. C76/92, m11,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51878756" w14:textId="77777777" w:rsidR="00727656" w:rsidRDefault="00727656" w:rsidP="00727656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29 March 2023)</w:t>
      </w:r>
    </w:p>
    <w:p w14:paraId="575FC036" w14:textId="77777777" w:rsidR="00727656" w:rsidRDefault="00727656" w:rsidP="0072765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F5DCCE2" w14:textId="77777777" w:rsidR="00727656" w:rsidRDefault="00727656" w:rsidP="0072765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C89B7D8" w14:textId="77777777" w:rsidR="00727656" w:rsidRDefault="00727656" w:rsidP="0072765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3 April 2023</w:t>
      </w:r>
    </w:p>
    <w:p w14:paraId="4E6BBEE4" w14:textId="752B3E76" w:rsidR="00F36DE5" w:rsidRDefault="00F36DE5" w:rsidP="0072765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25 November 2023</w:t>
      </w:r>
    </w:p>
    <w:p w14:paraId="0488867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938A3D" w14:textId="77777777" w:rsidR="003744F1" w:rsidRDefault="003744F1" w:rsidP="009139A6">
      <w:r>
        <w:separator/>
      </w:r>
    </w:p>
  </w:endnote>
  <w:endnote w:type="continuationSeparator" w:id="0">
    <w:p w14:paraId="16F3E5AA" w14:textId="77777777" w:rsidR="003744F1" w:rsidRDefault="003744F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B154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18FE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72F3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A12781" w14:textId="77777777" w:rsidR="003744F1" w:rsidRDefault="003744F1" w:rsidP="009139A6">
      <w:r>
        <w:separator/>
      </w:r>
    </w:p>
  </w:footnote>
  <w:footnote w:type="continuationSeparator" w:id="0">
    <w:p w14:paraId="233BFFE1" w14:textId="77777777" w:rsidR="003744F1" w:rsidRDefault="003744F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E108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CA98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E347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656"/>
    <w:rsid w:val="000666E0"/>
    <w:rsid w:val="002510B7"/>
    <w:rsid w:val="003744F1"/>
    <w:rsid w:val="005C130B"/>
    <w:rsid w:val="00727656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36DE5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8699AF"/>
  <w15:chartTrackingRefBased/>
  <w15:docId w15:val="{EA2DFB49-9D07-4456-A502-30D91A4FE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98</Words>
  <Characters>559</Characters>
  <Application>Microsoft Office Word</Application>
  <DocSecurity>0</DocSecurity>
  <Lines>4</Lines>
  <Paragraphs>1</Paragraphs>
  <ScaleCrop>false</ScaleCrop>
  <Company/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2023-04-07T19:40:00Z</dcterms:created>
  <dcterms:modified xsi:type="dcterms:W3CDTF">2023-11-25T07:46:00Z</dcterms:modified>
</cp:coreProperties>
</file>